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F053B" w14:textId="599BA8CE" w:rsidR="00BA00AB" w:rsidRDefault="00F31A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BONDE</w:t>
      </w:r>
      <w:r>
        <w:rPr>
          <w:rFonts w:cs="Times New Roman"/>
          <w:szCs w:val="24"/>
        </w:rPr>
        <w:t xml:space="preserve">      (fl.1494)</w:t>
      </w:r>
    </w:p>
    <w:p w14:paraId="187D1D28" w14:textId="79D2F490" w:rsidR="00F31AA7" w:rsidRDefault="00F31A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Cromer, Norfolk.</w:t>
      </w:r>
    </w:p>
    <w:p w14:paraId="071DCC58" w14:textId="77777777" w:rsidR="00F31AA7" w:rsidRDefault="00F31AA7" w:rsidP="009139A6">
      <w:pPr>
        <w:pStyle w:val="NoSpacing"/>
        <w:rPr>
          <w:rFonts w:cs="Times New Roman"/>
          <w:szCs w:val="24"/>
        </w:rPr>
      </w:pPr>
    </w:p>
    <w:p w14:paraId="16F0564D" w14:textId="77777777" w:rsidR="00F31AA7" w:rsidRDefault="00F31AA7" w:rsidP="009139A6">
      <w:pPr>
        <w:pStyle w:val="NoSpacing"/>
        <w:rPr>
          <w:rFonts w:cs="Times New Roman"/>
          <w:szCs w:val="24"/>
        </w:rPr>
      </w:pPr>
    </w:p>
    <w:p w14:paraId="2B5937DA" w14:textId="4AB96D28" w:rsidR="00F31AA7" w:rsidRDefault="00F31A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Feb.1494</w:t>
      </w:r>
      <w:r>
        <w:rPr>
          <w:rFonts w:cs="Times New Roman"/>
          <w:szCs w:val="24"/>
        </w:rPr>
        <w:tab/>
        <w:t>He made his Will.   (T.N.A. ref. PROB 11/10/93)</w:t>
      </w:r>
    </w:p>
    <w:p w14:paraId="23E1BADB" w14:textId="77777777" w:rsidR="00F31AA7" w:rsidRDefault="00F31AA7" w:rsidP="009139A6">
      <w:pPr>
        <w:pStyle w:val="NoSpacing"/>
        <w:rPr>
          <w:rFonts w:cs="Times New Roman"/>
          <w:szCs w:val="24"/>
        </w:rPr>
      </w:pPr>
    </w:p>
    <w:p w14:paraId="55A5FD25" w14:textId="77777777" w:rsidR="00F31AA7" w:rsidRDefault="00F31AA7" w:rsidP="009139A6">
      <w:pPr>
        <w:pStyle w:val="NoSpacing"/>
        <w:rPr>
          <w:rFonts w:cs="Times New Roman"/>
          <w:szCs w:val="24"/>
        </w:rPr>
      </w:pPr>
    </w:p>
    <w:p w14:paraId="3DCF0491" w14:textId="3DFC7505" w:rsidR="00F31AA7" w:rsidRPr="00F31AA7" w:rsidRDefault="00F31A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sectPr w:rsidR="00F31AA7" w:rsidRPr="00F31A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B0D4" w14:textId="77777777" w:rsidR="00F31AA7" w:rsidRDefault="00F31AA7" w:rsidP="009139A6">
      <w:r>
        <w:separator/>
      </w:r>
    </w:p>
  </w:endnote>
  <w:endnote w:type="continuationSeparator" w:id="0">
    <w:p w14:paraId="4A4164DA" w14:textId="77777777" w:rsidR="00F31AA7" w:rsidRDefault="00F31A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0C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9A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82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D0BE1" w14:textId="77777777" w:rsidR="00F31AA7" w:rsidRDefault="00F31AA7" w:rsidP="009139A6">
      <w:r>
        <w:separator/>
      </w:r>
    </w:p>
  </w:footnote>
  <w:footnote w:type="continuationSeparator" w:id="0">
    <w:p w14:paraId="0CB360F9" w14:textId="77777777" w:rsidR="00F31AA7" w:rsidRDefault="00F31A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FF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2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EF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AA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1AA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69414"/>
  <w15:chartTrackingRefBased/>
  <w15:docId w15:val="{EE698BAE-7059-4D43-A128-10A86FEF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2023-12-07T21:36:00Z</dcterms:created>
  <dcterms:modified xsi:type="dcterms:W3CDTF">2023-12-07T21:38:00Z</dcterms:modified>
</cp:coreProperties>
</file>